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405BD27F" w:rsidR="00E41F29" w:rsidRPr="00630E2C" w:rsidRDefault="00A736DC" w:rsidP="00630E2C">
      <w:pPr>
        <w:jc w:val="center"/>
        <w:rPr>
          <w:b/>
        </w:rPr>
      </w:pPr>
      <w:r w:rsidRPr="00557FAB">
        <w:rPr>
          <w:b/>
        </w:rPr>
        <w:t>SPRENDIMAS</w:t>
      </w:r>
    </w:p>
    <w:p w14:paraId="5A5E29D6" w14:textId="6D230EFB"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RAJONO SAVIVALDYBĖS TARYBOS 202</w:t>
      </w:r>
      <w:r w:rsidR="004B5996">
        <w:rPr>
          <w:b/>
        </w:rPr>
        <w:t>3</w:t>
      </w:r>
      <w:r w:rsidR="00D57A20" w:rsidRPr="00557FAB">
        <w:rPr>
          <w:b/>
        </w:rPr>
        <w:t xml:space="preserve"> M. </w:t>
      </w:r>
      <w:r w:rsidR="004B5996">
        <w:rPr>
          <w:b/>
        </w:rPr>
        <w:t>BIRŽELIO 29</w:t>
      </w:r>
      <w:r w:rsidR="00D57A20" w:rsidRPr="00557FAB">
        <w:rPr>
          <w:b/>
        </w:rPr>
        <w:t xml:space="preserve"> D. SPRENDIMO NR. 1-TS-</w:t>
      </w:r>
      <w:r w:rsidR="00251247">
        <w:rPr>
          <w:b/>
        </w:rPr>
        <w:t>1</w:t>
      </w:r>
      <w:r w:rsidR="006F1B21">
        <w:rPr>
          <w:b/>
        </w:rPr>
        <w:t>87</w:t>
      </w:r>
      <w:r w:rsidR="00E41F29" w:rsidRPr="00557FAB">
        <w:rPr>
          <w:b/>
        </w:rPr>
        <w:t xml:space="preserve"> „</w:t>
      </w:r>
      <w:r w:rsidR="006F1B21" w:rsidRPr="006F1B21">
        <w:rPr>
          <w:b/>
        </w:rPr>
        <w:t>DĖL ANYKŠČIŲ RAJONO SAVIVALDYBĖS STRATEGINIO PLANAVIMO PRIEŽIŪROS KOMISIJOS SUDARYMO IR JOS NUOSTATŲ PATVIRTINIMO</w:t>
      </w:r>
      <w:r w:rsidR="00E41F29" w:rsidRPr="00557FAB">
        <w:rPr>
          <w:b/>
        </w:rPr>
        <w:t>“ PAKEITIMO</w:t>
      </w:r>
    </w:p>
    <w:p w14:paraId="6977CBB5" w14:textId="77777777" w:rsidR="000D5E58" w:rsidRPr="00557FAB" w:rsidRDefault="000D5E58" w:rsidP="002C5F7D"/>
    <w:p w14:paraId="33CEDE35" w14:textId="56EB4220" w:rsidR="000D5E58" w:rsidRPr="00557FAB" w:rsidRDefault="00D57A20" w:rsidP="000D5E58">
      <w:pPr>
        <w:jc w:val="center"/>
      </w:pPr>
      <w:bookmarkStart w:id="0" w:name="_Hlk47081347"/>
      <w:r w:rsidRPr="00557FAB">
        <w:t>202</w:t>
      </w:r>
      <w:r w:rsidR="00251247">
        <w:t>5</w:t>
      </w:r>
      <w:r w:rsidR="000D5E58" w:rsidRPr="00557FAB">
        <w:t xml:space="preserve"> m. </w:t>
      </w:r>
      <w:r w:rsidR="00251247">
        <w:t>vasario</w:t>
      </w:r>
      <w:r w:rsidR="00465A78">
        <w:t xml:space="preserve"> 2</w:t>
      </w:r>
      <w:r w:rsidR="00251247">
        <w:t>7</w:t>
      </w:r>
      <w:r w:rsidR="00465A78">
        <w:t xml:space="preserve"> </w:t>
      </w:r>
      <w:r w:rsidR="000D5E58" w:rsidRPr="00557FAB">
        <w:t>d. Nr. 1-T-</w:t>
      </w:r>
      <w:r w:rsidR="00630E2C">
        <w:t>59</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6C060499" w:rsidR="00F04D4A" w:rsidRPr="00557FAB" w:rsidRDefault="00F04D4A" w:rsidP="00630E2C">
      <w:pPr>
        <w:spacing w:line="360" w:lineRule="auto"/>
        <w:ind w:firstLine="720"/>
        <w:jc w:val="both"/>
      </w:pPr>
      <w:r w:rsidRPr="00557FAB">
        <w:t>Vadovaudamasi Lietuvos Respubl</w:t>
      </w:r>
      <w:r w:rsidR="004D5E96" w:rsidRPr="00557FAB">
        <w:t>ikos vietos savivaldos įstatymo</w:t>
      </w:r>
      <w:r w:rsidR="00D57A20" w:rsidRPr="00557FAB">
        <w:t xml:space="preserve"> 15 straipsnio 2 dalies </w:t>
      </w:r>
      <w:r w:rsidR="00465A78">
        <w:t>4</w:t>
      </w:r>
      <w:r w:rsidR="00D57A20" w:rsidRPr="00557FAB">
        <w:t xml:space="preserve"> punktu</w:t>
      </w:r>
      <w:r w:rsidR="00CA4BAF" w:rsidRPr="00557FAB">
        <w:t xml:space="preserve">, 16 straipsnio </w:t>
      </w:r>
      <w:r w:rsidR="00D57A20" w:rsidRPr="00557FAB">
        <w:t xml:space="preserve">1 dalimi, </w:t>
      </w:r>
      <w:r w:rsidR="00465A78">
        <w:t xml:space="preserve">22 straipsnio 2 dalimi, </w:t>
      </w:r>
      <w:r w:rsidR="0021200C" w:rsidRPr="00557FAB">
        <w:t xml:space="preserve">atsižvelgdama į </w:t>
      </w:r>
      <w:r w:rsidR="0021200C" w:rsidRPr="00557FAB">
        <w:rPr>
          <w:bCs/>
        </w:rPr>
        <w:t xml:space="preserve">2024 m. birželio 6 d. Lietuvos Respublikos vietos savivaldos įstatymo Nr. I-533 3, 9, 12, 15, 17, 18, 20, 21, 22, 23, 24, 25, 27, 29, 30, 32, 33, 34, 35, 38, 63, 67 ir 68 straipsnių pakeitimo įstatymą Nr. XIV-2688 bei </w:t>
      </w:r>
      <w:r w:rsidRPr="00557FAB">
        <w:rPr>
          <w:bCs/>
        </w:rPr>
        <w:t xml:space="preserve">siekdama patikslinti Anykščių rajono savivaldybės </w:t>
      </w:r>
      <w:r w:rsidR="006F1B21">
        <w:rPr>
          <w:bCs/>
        </w:rPr>
        <w:t xml:space="preserve">strateginio planavimo priežiūros </w:t>
      </w:r>
      <w:r w:rsidR="00465A78">
        <w:rPr>
          <w:bCs/>
        </w:rPr>
        <w:t>komisijos nuostatus</w:t>
      </w:r>
      <w:r w:rsidRPr="00557FAB">
        <w:rPr>
          <w:bCs/>
        </w:rPr>
        <w:t xml:space="preserve">, </w:t>
      </w:r>
      <w:r w:rsidRPr="00557FAB">
        <w:t>Anykščių rajono savivaldybės taryba</w:t>
      </w:r>
      <w:r w:rsidR="00C60718" w:rsidRPr="00557FAB">
        <w:t xml:space="preserve"> </w:t>
      </w:r>
      <w:r w:rsidRPr="00557FAB">
        <w:t xml:space="preserve"> n u s p r e n d ž i a:</w:t>
      </w:r>
    </w:p>
    <w:bookmarkEnd w:id="0"/>
    <w:p w14:paraId="25C5698B" w14:textId="23FEF1CF" w:rsidR="00B003B8" w:rsidRPr="00251247" w:rsidRDefault="00160DF4" w:rsidP="00630E2C">
      <w:pPr>
        <w:spacing w:line="360" w:lineRule="auto"/>
        <w:ind w:firstLine="720"/>
        <w:jc w:val="both"/>
      </w:pPr>
      <w:r w:rsidRPr="00557FAB">
        <w:t xml:space="preserve">Pakeisti </w:t>
      </w:r>
      <w:r w:rsidR="00251247">
        <w:t xml:space="preserve">Anykščių rajono savivaldybės </w:t>
      </w:r>
      <w:r w:rsidR="006F1B21">
        <w:rPr>
          <w:bCs/>
        </w:rPr>
        <w:t>strateginio planavimo priežiūros</w:t>
      </w:r>
      <w:r w:rsidR="00465A78">
        <w:t xml:space="preserve"> komisijos </w:t>
      </w:r>
      <w:r w:rsidR="00465A78" w:rsidRPr="00486578">
        <w:t>nuostat</w:t>
      </w:r>
      <w:r w:rsidR="00251247">
        <w:t>ų</w:t>
      </w:r>
      <w:r w:rsidRPr="00486578">
        <w:t>, patvirtint</w:t>
      </w:r>
      <w:r w:rsidR="00251247">
        <w:t>ų</w:t>
      </w:r>
      <w:r w:rsidRPr="00486578">
        <w:t xml:space="preserve"> Anykščių </w:t>
      </w:r>
      <w:r w:rsidRPr="00557FAB">
        <w:t>rajono savivaldybės tarybos 202</w:t>
      </w:r>
      <w:r w:rsidR="006F1B21">
        <w:t>3</w:t>
      </w:r>
      <w:r w:rsidRPr="00557FAB">
        <w:t xml:space="preserve"> m. </w:t>
      </w:r>
      <w:r w:rsidR="006F1B21">
        <w:t>birželio 29</w:t>
      </w:r>
      <w:r w:rsidRPr="00557FAB">
        <w:t xml:space="preserve"> d. sprendimu Nr. 1-TS-</w:t>
      </w:r>
      <w:r w:rsidR="00251247">
        <w:t>1</w:t>
      </w:r>
      <w:r w:rsidR="006F1B21">
        <w:t>87</w:t>
      </w:r>
      <w:r w:rsidRPr="00557FAB">
        <w:t xml:space="preserve"> „</w:t>
      </w:r>
      <w:r w:rsidR="006F1B21">
        <w:t>Dėl Anykščių rajono savivaldybės strateginio planavimo priežiūros komisijos sudarymo ir jos nuostatų patvirtinimo</w:t>
      </w:r>
      <w:r w:rsidRPr="00557FAB">
        <w:t>“</w:t>
      </w:r>
      <w:r w:rsidR="00251247">
        <w:t xml:space="preserve"> </w:t>
      </w:r>
      <w:r w:rsidR="00251247" w:rsidRPr="00251247">
        <w:t>16</w:t>
      </w:r>
      <w:r w:rsidR="006F1B21">
        <w:t>.3 pa</w:t>
      </w:r>
      <w:r w:rsidR="00251247" w:rsidRPr="00251247">
        <w:t>punkt</w:t>
      </w:r>
      <w:r w:rsidR="006F1B21">
        <w:t>į</w:t>
      </w:r>
      <w:r w:rsidR="00B003B8" w:rsidRPr="00251247">
        <w:t xml:space="preserve"> ir jį išdėstyti taip:</w:t>
      </w:r>
    </w:p>
    <w:p w14:paraId="5F51FBF4" w14:textId="30B5C511" w:rsidR="00ED0A59" w:rsidRPr="00486578" w:rsidRDefault="00B003B8" w:rsidP="00630E2C">
      <w:pPr>
        <w:tabs>
          <w:tab w:val="left" w:pos="851"/>
        </w:tabs>
        <w:spacing w:line="360" w:lineRule="auto"/>
        <w:ind w:firstLine="720"/>
        <w:jc w:val="both"/>
      </w:pPr>
      <w:r w:rsidRPr="00486578">
        <w:t>„</w:t>
      </w:r>
      <w:r w:rsidR="00251247" w:rsidRPr="005C40F4">
        <w:t>1</w:t>
      </w:r>
      <w:r w:rsidR="00251247">
        <w:t>6</w:t>
      </w:r>
      <w:r w:rsidR="006F1B21">
        <w:t>.3</w:t>
      </w:r>
      <w:r w:rsidR="00251247" w:rsidRPr="005C40F4">
        <w:t xml:space="preserve">. </w:t>
      </w:r>
      <w:r w:rsidR="00ED0A59" w:rsidRPr="00486578">
        <w:t>Komisijos sprendimai priimami posėdyje dalyvaujančių komisijos narių balsų dauguma.</w:t>
      </w:r>
      <w:r w:rsidR="00C36896" w:rsidRPr="00486578">
        <w:t xml:space="preserve">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bookmarkStart w:id="1" w:name="_Hlk185408842"/>
      <w:r w:rsidR="00C36896" w:rsidRPr="00486578">
        <w:t>daroma 15 minučių posėdžio pertrauka, po kurios balsuojama dar kartą. Jeigu balsavus trečią kartą balsai pasiskirsto po lygiai, sprendimą lemia Komisijos pirmininko balsas.</w:t>
      </w:r>
      <w:r w:rsidR="00ED0A59" w:rsidRPr="00486578">
        <w:t>“</w:t>
      </w:r>
    </w:p>
    <w:bookmarkEnd w:id="1"/>
    <w:p w14:paraId="768CDFF8" w14:textId="04F45CD4" w:rsidR="00F0619C" w:rsidRDefault="00160DF4" w:rsidP="00630E2C">
      <w:pPr>
        <w:spacing w:line="360" w:lineRule="auto"/>
        <w:ind w:firstLine="720"/>
        <w:jc w:val="both"/>
      </w:pPr>
      <w:r w:rsidRPr="00557FAB">
        <w:t>Šis sprendimas yra skelbiamas Teisės aktų registre ir Anykščių rajono savivaldybės interneto svetainėje.</w:t>
      </w:r>
    </w:p>
    <w:p w14:paraId="3C62CEFD" w14:textId="77777777" w:rsidR="00C7396A" w:rsidRDefault="00C7396A" w:rsidP="00F0619C">
      <w:pPr>
        <w:spacing w:line="360" w:lineRule="auto"/>
        <w:ind w:firstLine="618"/>
        <w:jc w:val="both"/>
      </w:pPr>
    </w:p>
    <w:p w14:paraId="313DF093" w14:textId="77777777" w:rsidR="00B63FD5" w:rsidRPr="00557FAB" w:rsidRDefault="00B63FD5" w:rsidP="00F0619C">
      <w:pPr>
        <w:spacing w:line="360" w:lineRule="auto"/>
        <w:ind w:firstLine="618"/>
        <w:jc w:val="both"/>
      </w:pPr>
    </w:p>
    <w:p w14:paraId="20BC2788" w14:textId="7C6782BF" w:rsidR="00486578" w:rsidRDefault="00E46F66" w:rsidP="00370893">
      <w:r w:rsidRPr="00557FAB">
        <w:t>Meras</w:t>
      </w:r>
      <w:r w:rsidR="006F1B21">
        <w:tab/>
      </w:r>
      <w:r w:rsidR="006F1B21">
        <w:tab/>
        <w:t xml:space="preserve"> </w:t>
      </w:r>
      <w:r w:rsidR="00630E2C">
        <w:tab/>
      </w:r>
      <w:r w:rsidR="00630E2C">
        <w:tab/>
      </w:r>
      <w:r w:rsidR="00630E2C">
        <w:tab/>
      </w:r>
      <w:r w:rsidR="00630E2C">
        <w:tab/>
      </w:r>
      <w:r w:rsidR="00301693" w:rsidRPr="00557FAB">
        <w:t>Kęstutis</w:t>
      </w:r>
      <w:r w:rsidR="00613DF4">
        <w:t xml:space="preserve"> </w:t>
      </w:r>
      <w:r w:rsidR="00301693" w:rsidRPr="00557FAB">
        <w:t>Tubis</w:t>
      </w:r>
    </w:p>
    <w:p w14:paraId="0292D520" w14:textId="2A0FD745" w:rsidR="00630E2C" w:rsidRDefault="00630E2C">
      <w:r>
        <w:br w:type="page"/>
      </w:r>
    </w:p>
    <w:p w14:paraId="3E15BE05" w14:textId="080FF95E" w:rsidR="00255AEB" w:rsidRPr="00630E2C" w:rsidRDefault="00255AEB" w:rsidP="00630E2C">
      <w:pPr>
        <w:jc w:val="right"/>
        <w:rPr>
          <w:b/>
          <w:bCs/>
        </w:rPr>
      </w:pPr>
      <w:r w:rsidRPr="00630E2C">
        <w:rPr>
          <w:b/>
          <w:bCs/>
        </w:rPr>
        <w:lastRenderedPageBreak/>
        <w:t>Projekto lyginamasis variantas</w:t>
      </w:r>
    </w:p>
    <w:p w14:paraId="6327965D" w14:textId="77777777" w:rsidR="00255AEB" w:rsidRPr="00557FAB" w:rsidRDefault="00255AEB" w:rsidP="00255AEB">
      <w:pPr>
        <w:ind w:firstLine="720"/>
        <w:jc w:val="right"/>
      </w:pPr>
    </w:p>
    <w:p w14:paraId="02699133" w14:textId="77777777" w:rsidR="0081114D" w:rsidRPr="00557FAB" w:rsidRDefault="0081114D" w:rsidP="0081114D">
      <w:pPr>
        <w:jc w:val="center"/>
      </w:pPr>
      <w:r w:rsidRPr="00557FAB">
        <w:rPr>
          <w:noProof/>
        </w:rPr>
        <w:drawing>
          <wp:inline distT="0" distB="0" distL="0" distR="0" wp14:anchorId="436C6FA3" wp14:editId="3203879F">
            <wp:extent cx="676275" cy="676275"/>
            <wp:effectExtent l="0" t="0" r="9525" b="9525"/>
            <wp:docPr id="381747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6F41171" w14:textId="77777777" w:rsidR="0081114D" w:rsidRPr="00557FAB" w:rsidRDefault="0081114D" w:rsidP="0081114D">
      <w:pPr>
        <w:pStyle w:val="Antrat"/>
        <w:rPr>
          <w:sz w:val="24"/>
        </w:rPr>
      </w:pPr>
      <w:r w:rsidRPr="00557FAB">
        <w:rPr>
          <w:sz w:val="24"/>
        </w:rPr>
        <w:t>ANYKŠČIŲ RAJONO SAVIVALDYBĖS</w:t>
      </w:r>
    </w:p>
    <w:p w14:paraId="7C4DF391" w14:textId="77777777" w:rsidR="0081114D" w:rsidRPr="00557FAB" w:rsidRDefault="0081114D" w:rsidP="0081114D">
      <w:pPr>
        <w:jc w:val="center"/>
        <w:rPr>
          <w:b/>
        </w:rPr>
      </w:pPr>
      <w:r w:rsidRPr="00557FAB">
        <w:rPr>
          <w:b/>
        </w:rPr>
        <w:t>TARYBA</w:t>
      </w:r>
    </w:p>
    <w:p w14:paraId="5585F883" w14:textId="77777777" w:rsidR="0081114D" w:rsidRPr="00557FAB" w:rsidRDefault="0081114D" w:rsidP="0081114D">
      <w:pPr>
        <w:jc w:val="center"/>
        <w:rPr>
          <w:b/>
        </w:rPr>
      </w:pPr>
    </w:p>
    <w:p w14:paraId="0F9B96BB" w14:textId="77777777" w:rsidR="0081114D" w:rsidRPr="00557FAB" w:rsidRDefault="0081114D" w:rsidP="0081114D">
      <w:pPr>
        <w:jc w:val="center"/>
        <w:rPr>
          <w:b/>
        </w:rPr>
      </w:pPr>
      <w:r w:rsidRPr="00557FAB">
        <w:rPr>
          <w:b/>
        </w:rPr>
        <w:t>SPRENDIMAS</w:t>
      </w:r>
    </w:p>
    <w:p w14:paraId="5EF22EF1" w14:textId="77777777" w:rsidR="0081114D" w:rsidRPr="00557FAB" w:rsidRDefault="0081114D" w:rsidP="0081114D"/>
    <w:p w14:paraId="0BFFB76F" w14:textId="77777777" w:rsidR="0081114D" w:rsidRPr="00557FAB" w:rsidRDefault="0081114D" w:rsidP="0081114D">
      <w:pPr>
        <w:jc w:val="center"/>
        <w:rPr>
          <w:b/>
        </w:rPr>
      </w:pPr>
      <w:r w:rsidRPr="00557FAB">
        <w:rPr>
          <w:b/>
        </w:rPr>
        <w:t>DĖL ANYKŠČIŲ RAJONO SAVIVALDYBĖS TARYBOS 202</w:t>
      </w:r>
      <w:r>
        <w:rPr>
          <w:b/>
        </w:rPr>
        <w:t>4</w:t>
      </w:r>
      <w:r w:rsidRPr="00557FAB">
        <w:rPr>
          <w:b/>
        </w:rPr>
        <w:t xml:space="preserve"> M. </w:t>
      </w:r>
      <w:r>
        <w:rPr>
          <w:b/>
        </w:rPr>
        <w:t>BALANDŽIO</w:t>
      </w:r>
      <w:r w:rsidRPr="00557FAB">
        <w:rPr>
          <w:b/>
        </w:rPr>
        <w:t xml:space="preserve"> 2</w:t>
      </w:r>
      <w:r>
        <w:rPr>
          <w:b/>
        </w:rPr>
        <w:t>5</w:t>
      </w:r>
      <w:r w:rsidRPr="00557FAB">
        <w:rPr>
          <w:b/>
        </w:rPr>
        <w:t xml:space="preserve"> D. SPRENDIMO NR. 1-TS-</w:t>
      </w:r>
      <w:r>
        <w:rPr>
          <w:b/>
        </w:rPr>
        <w:t>125</w:t>
      </w:r>
      <w:r w:rsidRPr="00557FAB">
        <w:rPr>
          <w:b/>
        </w:rPr>
        <w:t xml:space="preserve"> „DĖL ANYKŠČIŲ RAJONO SAVIVALDYBĖS </w:t>
      </w:r>
      <w:r>
        <w:rPr>
          <w:b/>
        </w:rPr>
        <w:t>PETICIJŲ KOMISIJOS SUDARYMO IR JOS NUOSTATŲ PATVIRTINIMO</w:t>
      </w:r>
      <w:r w:rsidRPr="00557FAB">
        <w:rPr>
          <w:b/>
        </w:rPr>
        <w:t>“ PAKEITIMO</w:t>
      </w:r>
    </w:p>
    <w:p w14:paraId="6C2CD5AB" w14:textId="77777777" w:rsidR="0081114D" w:rsidRPr="00557FAB" w:rsidRDefault="0081114D" w:rsidP="0081114D"/>
    <w:p w14:paraId="0F0DF1BE" w14:textId="77777777" w:rsidR="0081114D" w:rsidRPr="00557FAB" w:rsidRDefault="0081114D" w:rsidP="0081114D">
      <w:pPr>
        <w:jc w:val="center"/>
      </w:pPr>
      <w:r w:rsidRPr="00557FAB">
        <w:t>202</w:t>
      </w:r>
      <w:r>
        <w:t>5</w:t>
      </w:r>
      <w:r w:rsidRPr="00557FAB">
        <w:t xml:space="preserve"> m. </w:t>
      </w:r>
      <w:r>
        <w:t xml:space="preserve">vasario 27 </w:t>
      </w:r>
      <w:r w:rsidRPr="00557FAB">
        <w:t xml:space="preserve">d. Nr. 1-T- </w:t>
      </w:r>
    </w:p>
    <w:p w14:paraId="24FFB9CD" w14:textId="77777777" w:rsidR="0081114D" w:rsidRPr="00557FAB" w:rsidRDefault="0081114D" w:rsidP="0081114D">
      <w:pPr>
        <w:jc w:val="center"/>
      </w:pPr>
      <w:r w:rsidRPr="00557FAB">
        <w:t>Anykščiai</w:t>
      </w:r>
    </w:p>
    <w:p w14:paraId="0187B4A9" w14:textId="77777777" w:rsidR="0081114D" w:rsidRPr="00557FAB" w:rsidRDefault="0081114D" w:rsidP="0081114D">
      <w:pPr>
        <w:ind w:firstLine="720"/>
        <w:jc w:val="both"/>
        <w:rPr>
          <w:szCs w:val="20"/>
        </w:rPr>
      </w:pPr>
    </w:p>
    <w:p w14:paraId="21CAAB9B" w14:textId="77777777" w:rsidR="006F1B21" w:rsidRPr="00557FAB" w:rsidRDefault="006F1B21" w:rsidP="006F1B21">
      <w:pPr>
        <w:spacing w:line="360" w:lineRule="auto"/>
        <w:ind w:firstLine="720"/>
        <w:jc w:val="both"/>
      </w:pPr>
      <w:r w:rsidRPr="00557FAB">
        <w:t xml:space="preserve">Vadovaudamasi Lietuvos Respublikos vietos savivaldos įstatymo 15 straipsnio 2 dalies </w:t>
      </w:r>
      <w:r>
        <w:t>4</w:t>
      </w:r>
      <w:r w:rsidRPr="00557FAB">
        <w:t xml:space="preserve"> punktu, 16 straipsnio 1 dalimi, </w:t>
      </w:r>
      <w:r>
        <w:t xml:space="preserve">22 straipsnio 2 dalimi, </w:t>
      </w:r>
      <w:r w:rsidRPr="00557FAB">
        <w:t xml:space="preserve">atsižvelgdama į </w:t>
      </w:r>
      <w:r w:rsidRPr="00557FAB">
        <w:rPr>
          <w:bCs/>
        </w:rPr>
        <w:t xml:space="preserve">2024 m. birželio 6 d. Lietuvos Respublikos vietos savivaldos įstatymo Nr. I-533 3, 9, 12, 15, 17, 18, 20, 21, 22, 23, 24, 25, 27, 29, 30, 32, 33, 34, 35, 38, 63, 67 ir 68 straipsnių pakeitimo įstatymą Nr. XIV-2688 bei siekdama patikslinti Anykščių rajono savivaldybės </w:t>
      </w:r>
      <w:r>
        <w:rPr>
          <w:bCs/>
        </w:rPr>
        <w:t>strateginio planavimo priežiūros komisijos nuostatus</w:t>
      </w:r>
      <w:r w:rsidRPr="00557FAB">
        <w:rPr>
          <w:bCs/>
        </w:rPr>
        <w:t xml:space="preserve">, </w:t>
      </w:r>
      <w:r w:rsidRPr="00557FAB">
        <w:t>Anykščių rajono savivaldybės taryba  n u s p r e n d ž i a:</w:t>
      </w:r>
    </w:p>
    <w:p w14:paraId="77260C68" w14:textId="77777777" w:rsidR="006F1B21" w:rsidRPr="00251247" w:rsidRDefault="006F1B21" w:rsidP="006F1B21">
      <w:pPr>
        <w:spacing w:line="360" w:lineRule="auto"/>
        <w:ind w:firstLine="720"/>
        <w:jc w:val="both"/>
      </w:pPr>
      <w:r w:rsidRPr="00557FAB">
        <w:t xml:space="preserve">Pakeisti </w:t>
      </w:r>
      <w:r>
        <w:t xml:space="preserve">Anykščių rajono savivaldybės </w:t>
      </w:r>
      <w:r>
        <w:rPr>
          <w:bCs/>
        </w:rPr>
        <w:t>strateginio planavimo priežiūros</w:t>
      </w:r>
      <w:r>
        <w:t xml:space="preserve"> komisijos </w:t>
      </w:r>
      <w:r w:rsidRPr="00486578">
        <w:t>nuostat</w:t>
      </w:r>
      <w:r>
        <w:t>ų</w:t>
      </w:r>
      <w:r w:rsidRPr="00486578">
        <w:t>, patvirtint</w:t>
      </w:r>
      <w:r>
        <w:t>ų</w:t>
      </w:r>
      <w:r w:rsidRPr="00486578">
        <w:t xml:space="preserve"> Anykščių </w:t>
      </w:r>
      <w:r w:rsidRPr="00557FAB">
        <w:t>rajono savivaldybės tarybos 202</w:t>
      </w:r>
      <w:r>
        <w:t>3</w:t>
      </w:r>
      <w:r w:rsidRPr="00557FAB">
        <w:t xml:space="preserve"> m. </w:t>
      </w:r>
      <w:r>
        <w:t>birželio 29</w:t>
      </w:r>
      <w:r w:rsidRPr="00557FAB">
        <w:t xml:space="preserve"> d. sprendimu Nr. 1-TS-</w:t>
      </w:r>
      <w:r>
        <w:t>187</w:t>
      </w:r>
      <w:r w:rsidRPr="00557FAB">
        <w:t xml:space="preserve"> „</w:t>
      </w:r>
      <w:r>
        <w:t>Dėl Anykščių rajono savivaldybės strateginio planavimo priežiūros komisijos sudarymo ir jos nuostatų patvirtinimo</w:t>
      </w:r>
      <w:r w:rsidRPr="00557FAB">
        <w:t>“</w:t>
      </w:r>
      <w:r>
        <w:t xml:space="preserve"> </w:t>
      </w:r>
      <w:r w:rsidRPr="00251247">
        <w:t>16</w:t>
      </w:r>
      <w:r>
        <w:t>.3 pa</w:t>
      </w:r>
      <w:r w:rsidRPr="00251247">
        <w:t>punkt</w:t>
      </w:r>
      <w:r>
        <w:t>į</w:t>
      </w:r>
      <w:r w:rsidRPr="00251247">
        <w:t xml:space="preserve"> ir jį išdėstyti taip:</w:t>
      </w:r>
    </w:p>
    <w:p w14:paraId="09B6ED57" w14:textId="5C6D044E" w:rsidR="006F1B21" w:rsidRPr="006F1B21" w:rsidRDefault="006F1B21" w:rsidP="006F1B21">
      <w:pPr>
        <w:tabs>
          <w:tab w:val="left" w:pos="851"/>
        </w:tabs>
        <w:spacing w:line="360" w:lineRule="auto"/>
        <w:ind w:firstLine="567"/>
        <w:jc w:val="both"/>
        <w:rPr>
          <w:b/>
        </w:rPr>
      </w:pPr>
      <w:r w:rsidRPr="00486578">
        <w:t>„</w:t>
      </w:r>
      <w:r w:rsidRPr="005C40F4">
        <w:t>1</w:t>
      </w:r>
      <w:r>
        <w:t>6.3</w:t>
      </w:r>
      <w:r w:rsidRPr="005C40F4">
        <w:t xml:space="preserve">. </w:t>
      </w:r>
      <w:r w:rsidRPr="006F1B21">
        <w:rPr>
          <w:strike/>
        </w:rPr>
        <w:t>Komisijos protokoliniai nutarimai priimami paprasta balsų dauguma, atviru balsavimu.</w:t>
      </w:r>
      <w:r>
        <w:t xml:space="preserve"> </w:t>
      </w:r>
      <w:r w:rsidRPr="006F1B21">
        <w:rPr>
          <w:b/>
        </w:rPr>
        <w:t>Komisijos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daroma 15 minučių posėdžio pertrauka, po kurios balsuojama dar kartą. Jeigu balsavus trečią kartą balsai pasiskirsto po lygiai, sprendimą lemia Komisijos pirmininko balsas.</w:t>
      </w:r>
      <w:r w:rsidRPr="006F1B21">
        <w:t>“</w:t>
      </w:r>
    </w:p>
    <w:p w14:paraId="49BBEA50" w14:textId="77777777" w:rsidR="006F1B21" w:rsidRDefault="006F1B21" w:rsidP="006F1B21">
      <w:pPr>
        <w:spacing w:line="360" w:lineRule="auto"/>
        <w:ind w:firstLine="618"/>
        <w:jc w:val="both"/>
      </w:pPr>
      <w:r w:rsidRPr="00557FAB">
        <w:t>Šis sprendimas yra skelbiamas Teisės aktų registre ir Anykščių rajono savivaldybės interneto svetainėje.</w:t>
      </w:r>
    </w:p>
    <w:p w14:paraId="4918D262" w14:textId="77777777" w:rsidR="006F1B21" w:rsidRDefault="006F1B21" w:rsidP="006F1B21">
      <w:pPr>
        <w:spacing w:line="360" w:lineRule="auto"/>
        <w:ind w:firstLine="618"/>
        <w:jc w:val="both"/>
      </w:pPr>
    </w:p>
    <w:p w14:paraId="584BD2D7" w14:textId="77777777" w:rsidR="006F1B21" w:rsidRPr="00557FAB" w:rsidRDefault="006F1B21" w:rsidP="006F1B21">
      <w:pPr>
        <w:spacing w:line="360" w:lineRule="auto"/>
        <w:ind w:firstLine="618"/>
        <w:jc w:val="both"/>
      </w:pPr>
    </w:p>
    <w:p w14:paraId="6FE468C1" w14:textId="77777777" w:rsidR="006F1B21" w:rsidRDefault="006F1B21" w:rsidP="006F1B21">
      <w:r w:rsidRPr="00557FAB">
        <w:t xml:space="preserve">Meras                                    </w:t>
      </w:r>
      <w:r>
        <w:t xml:space="preserve">                                                        </w:t>
      </w:r>
      <w:r>
        <w:tab/>
      </w:r>
      <w:r>
        <w:tab/>
        <w:t xml:space="preserve">      </w:t>
      </w:r>
      <w:r w:rsidRPr="00557FAB">
        <w:t>Kęstutis</w:t>
      </w:r>
      <w:r>
        <w:t xml:space="preserve"> </w:t>
      </w:r>
      <w:r w:rsidRPr="00557FAB">
        <w:t xml:space="preserve">Tubis                                                                                                                </w:t>
      </w:r>
    </w:p>
    <w:p w14:paraId="44992343" w14:textId="77777777" w:rsidR="006F1B21" w:rsidRDefault="006F1B21" w:rsidP="0081114D"/>
    <w:p w14:paraId="689B0A5E" w14:textId="2893AE79" w:rsidR="0081114D" w:rsidRDefault="00370893" w:rsidP="0081114D">
      <w:r w:rsidRPr="00557FAB">
        <w:t xml:space="preserve">                                                                                                           </w:t>
      </w:r>
    </w:p>
    <w:p w14:paraId="0E8AE237" w14:textId="18A46694" w:rsidR="00255AEB" w:rsidRPr="0081114D" w:rsidRDefault="00255AEB" w:rsidP="0081114D">
      <w:pPr>
        <w:jc w:val="center"/>
      </w:pPr>
      <w:r w:rsidRPr="00557FAB">
        <w:rPr>
          <w:b/>
        </w:rPr>
        <w:lastRenderedPageBreak/>
        <w:t>SAVIVALDYBĖS TARYBOS SPRENDIMO „</w:t>
      </w:r>
      <w:r w:rsidR="006F1B21" w:rsidRPr="00557FAB">
        <w:rPr>
          <w:b/>
        </w:rPr>
        <w:t>DĖL ANYKŠČIŲ RAJONO SAVIVALDYBĖS TARYBOS 202</w:t>
      </w:r>
      <w:r w:rsidR="006F1B21">
        <w:rPr>
          <w:b/>
        </w:rPr>
        <w:t>4</w:t>
      </w:r>
      <w:r w:rsidR="006F1B21" w:rsidRPr="00557FAB">
        <w:rPr>
          <w:b/>
        </w:rPr>
        <w:t xml:space="preserve"> M. </w:t>
      </w:r>
      <w:r w:rsidR="006F1B21">
        <w:rPr>
          <w:b/>
        </w:rPr>
        <w:t>BALANDŽIO</w:t>
      </w:r>
      <w:r w:rsidR="006F1B21" w:rsidRPr="00557FAB">
        <w:rPr>
          <w:b/>
        </w:rPr>
        <w:t xml:space="preserve"> 2</w:t>
      </w:r>
      <w:r w:rsidR="006F1B21">
        <w:rPr>
          <w:b/>
        </w:rPr>
        <w:t>5</w:t>
      </w:r>
      <w:r w:rsidR="006F1B21" w:rsidRPr="00557FAB">
        <w:rPr>
          <w:b/>
        </w:rPr>
        <w:t xml:space="preserve"> D. SPRENDIMO NR. 1-TS-</w:t>
      </w:r>
      <w:r w:rsidR="006F1B21">
        <w:rPr>
          <w:b/>
        </w:rPr>
        <w:t>125</w:t>
      </w:r>
      <w:r w:rsidR="006F1B21" w:rsidRPr="00557FAB">
        <w:rPr>
          <w:b/>
        </w:rPr>
        <w:t xml:space="preserve"> „DĖL ANYKŠČIŲ RAJONO SAVIVALDYBĖS </w:t>
      </w:r>
      <w:r w:rsidR="006F1B21">
        <w:rPr>
          <w:b/>
        </w:rPr>
        <w:t>PETICIJŲ KOMISIJOS SUDARYMO IR JOS NUOSTATŲ PATVIRTINIMO</w:t>
      </w:r>
      <w:r w:rsidR="006F1B21" w:rsidRPr="00557FAB">
        <w:rPr>
          <w:b/>
        </w:rPr>
        <w:t>“ PAKEITIMO</w:t>
      </w:r>
      <w:r w:rsidRPr="00557FAB">
        <w:rPr>
          <w:b/>
        </w:rPr>
        <w:t>“ PROJEKTO</w:t>
      </w:r>
    </w:p>
    <w:p w14:paraId="01150ADC" w14:textId="77777777" w:rsidR="00255AEB" w:rsidRPr="00557FAB" w:rsidRDefault="00255AEB" w:rsidP="00255AEB">
      <w:pPr>
        <w:ind w:firstLine="720"/>
        <w:jc w:val="center"/>
        <w:rPr>
          <w:b/>
        </w:rPr>
      </w:pPr>
      <w:r w:rsidRPr="00557FAB">
        <w:rPr>
          <w:b/>
        </w:rPr>
        <w:t>AIŠKINAMASIS RAŠTAS</w:t>
      </w:r>
    </w:p>
    <w:p w14:paraId="1F4E5A36" w14:textId="77777777" w:rsidR="00255AEB" w:rsidRPr="00557FAB" w:rsidRDefault="00255AEB" w:rsidP="00255AEB">
      <w:pPr>
        <w:spacing w:line="360" w:lineRule="auto"/>
        <w:ind w:firstLine="720"/>
        <w:jc w:val="both"/>
        <w:rPr>
          <w:b/>
        </w:rPr>
      </w:pPr>
    </w:p>
    <w:p w14:paraId="1BE79D9E" w14:textId="77777777" w:rsidR="00255AEB" w:rsidRPr="00557FAB" w:rsidRDefault="00255AEB" w:rsidP="00255AEB">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1F9666C4" w14:textId="39FF9293" w:rsidR="00255AEB" w:rsidRPr="00557FAB" w:rsidRDefault="00255AEB" w:rsidP="00255AEB">
      <w:pPr>
        <w:spacing w:line="360" w:lineRule="auto"/>
        <w:ind w:firstLine="708"/>
        <w:jc w:val="both"/>
        <w:rPr>
          <w:bCs/>
        </w:rPr>
      </w:pPr>
      <w:r w:rsidRPr="00557FAB">
        <w:rPr>
          <w:bCs/>
        </w:rPr>
        <w:t xml:space="preserve"> Lietuvos Respublikos vietos savivaldos įstatymo 15 straipsnio 2 dalies </w:t>
      </w:r>
      <w:r w:rsidR="00F0619C">
        <w:rPr>
          <w:bCs/>
        </w:rPr>
        <w:t>4</w:t>
      </w:r>
      <w:r w:rsidRPr="00557FAB">
        <w:rPr>
          <w:bCs/>
        </w:rPr>
        <w:t xml:space="preserve"> punkte numatyta išimtinė Savivaldybės tarybos kompetencija – </w:t>
      </w:r>
      <w:r w:rsidR="00F0619C" w:rsidRPr="00F0619C">
        <w:rPr>
          <w:bCs/>
        </w:rPr>
        <w:t>savivaldybės tarybos komitetų, komisijų, kitų savivaldybės darbui organizuoti reikalingų darinių ir įstatymuose numatytų kitų komisijų sudarymas, jų nuostatų tvirtinimas</w:t>
      </w:r>
      <w:r w:rsidR="00F0619C">
        <w:rPr>
          <w:bCs/>
        </w:rPr>
        <w:t>.</w:t>
      </w:r>
    </w:p>
    <w:p w14:paraId="67F13D69" w14:textId="77777777" w:rsidR="00255AEB" w:rsidRPr="00557FAB" w:rsidRDefault="00255AEB" w:rsidP="00255AEB">
      <w:pPr>
        <w:spacing w:line="360" w:lineRule="auto"/>
        <w:ind w:firstLine="708"/>
        <w:jc w:val="both"/>
        <w:rPr>
          <w:bCs/>
        </w:rPr>
      </w:pPr>
      <w:r w:rsidRPr="00557FAB">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2CCDE34A" w14:textId="5B3F694E" w:rsidR="00255AEB" w:rsidRPr="00557FAB" w:rsidRDefault="00255AEB" w:rsidP="00255AEB">
      <w:pPr>
        <w:spacing w:line="360" w:lineRule="auto"/>
        <w:ind w:firstLine="708"/>
        <w:jc w:val="both"/>
        <w:rPr>
          <w:bCs/>
        </w:rPr>
      </w:pPr>
      <w:r w:rsidRPr="00557FAB">
        <w:rPr>
          <w:bCs/>
        </w:rPr>
        <w:t xml:space="preserve">Siekiant užtikrinti, kad </w:t>
      </w:r>
      <w:r w:rsidR="006F1B21">
        <w:rPr>
          <w:bCs/>
        </w:rPr>
        <w:t>strateginio planavimo priežiūros</w:t>
      </w:r>
      <w:r w:rsidR="00F0619C">
        <w:rPr>
          <w:bCs/>
        </w:rPr>
        <w:t xml:space="preserve"> komisijos nuostatai</w:t>
      </w:r>
      <w:r w:rsidRPr="00557FAB">
        <w:rPr>
          <w:bCs/>
        </w:rPr>
        <w:t xml:space="preserve"> neprieštarautų VSĮ </w:t>
      </w:r>
      <w:r w:rsidR="00F0619C">
        <w:rPr>
          <w:bCs/>
        </w:rPr>
        <w:t>įtvirtintiems reikalavimams</w:t>
      </w:r>
      <w:r w:rsidRPr="00557FAB">
        <w:rPr>
          <w:bCs/>
        </w:rPr>
        <w:t>, reikalinga atlikti šiuo sprendimo projektu teikiamus pakeitimus.</w:t>
      </w:r>
    </w:p>
    <w:p w14:paraId="71954C85" w14:textId="77777777" w:rsidR="00255AEB" w:rsidRPr="00557FAB" w:rsidRDefault="00255AEB" w:rsidP="00255AEB">
      <w:pPr>
        <w:pStyle w:val="Sraopastraipa"/>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07A584D4" w14:textId="64DF9EAD" w:rsidR="00255AEB" w:rsidRPr="00557FAB" w:rsidRDefault="00255AEB" w:rsidP="00255AEB">
      <w:pPr>
        <w:pStyle w:val="Sraopastraipa"/>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w:t>
      </w:r>
      <w:r w:rsidR="005A470B">
        <w:rPr>
          <w:rFonts w:ascii="Times New Roman" w:hAnsi="Times New Roman"/>
          <w:sz w:val="24"/>
          <w:szCs w:val="24"/>
        </w:rPr>
        <w:t>Nuostatai</w:t>
      </w:r>
      <w:r w:rsidR="005A470B" w:rsidRPr="00557FAB">
        <w:rPr>
          <w:rFonts w:ascii="Times New Roman" w:hAnsi="Times New Roman"/>
          <w:sz w:val="24"/>
          <w:szCs w:val="24"/>
        </w:rPr>
        <w:t xml:space="preserve"> tikslinam</w:t>
      </w:r>
      <w:r w:rsidR="005A470B">
        <w:rPr>
          <w:rFonts w:ascii="Times New Roman" w:hAnsi="Times New Roman"/>
          <w:sz w:val="24"/>
          <w:szCs w:val="24"/>
        </w:rPr>
        <w:t>i</w:t>
      </w:r>
      <w:r w:rsidR="005A470B" w:rsidRPr="00557FAB">
        <w:rPr>
          <w:rFonts w:ascii="Times New Roman" w:hAnsi="Times New Roman"/>
          <w:sz w:val="24"/>
          <w:szCs w:val="24"/>
        </w:rPr>
        <w:t>, siekiant tinkamai įgyvendinti Lietuvos Respublikos vietos savivaldos įstatymo nuostatas.</w:t>
      </w:r>
    </w:p>
    <w:p w14:paraId="73E56BE4" w14:textId="77777777" w:rsidR="00255AEB" w:rsidRPr="00557FAB" w:rsidRDefault="00255AEB" w:rsidP="00255AEB">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368F07B" w14:textId="77777777" w:rsidR="00255AEB" w:rsidRPr="00557FAB" w:rsidRDefault="00255AEB" w:rsidP="00255AEB">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2BDE72D4" w14:textId="77777777" w:rsidR="00255AEB" w:rsidRPr="00557FAB" w:rsidRDefault="00255AEB" w:rsidP="00255AEB">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0FE8082F" w14:textId="77777777" w:rsidR="00255AEB" w:rsidRPr="00557FAB" w:rsidRDefault="00255AEB" w:rsidP="00255AEB">
      <w:pPr>
        <w:spacing w:line="360" w:lineRule="auto"/>
        <w:ind w:firstLine="720"/>
        <w:jc w:val="both"/>
      </w:pPr>
      <w:r w:rsidRPr="00557FAB">
        <w:t>Nevertinamas. Neigiamų pasekmių nenumatoma.</w:t>
      </w:r>
    </w:p>
    <w:p w14:paraId="538EAC65" w14:textId="77777777" w:rsidR="00255AEB" w:rsidRPr="00557FAB" w:rsidRDefault="00255AEB" w:rsidP="00255AEB">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37876CF" w14:textId="34CDF1D2" w:rsidR="00255AEB" w:rsidRPr="00557FAB" w:rsidRDefault="00255AEB" w:rsidP="00255AEB">
      <w:pPr>
        <w:spacing w:line="360" w:lineRule="auto"/>
        <w:ind w:firstLine="720"/>
        <w:jc w:val="both"/>
      </w:pPr>
      <w:r w:rsidRPr="00557FAB">
        <w:t>Keičiam</w:t>
      </w:r>
      <w:r w:rsidR="00F0619C">
        <w:t xml:space="preserve">i </w:t>
      </w:r>
      <w:r w:rsidR="0081114D">
        <w:t xml:space="preserve">Anykščių rajono savivaldybės </w:t>
      </w:r>
      <w:r w:rsidR="006F1B21">
        <w:rPr>
          <w:bCs/>
        </w:rPr>
        <w:t>strateginio planavimo priežiūros</w:t>
      </w:r>
      <w:r w:rsidR="00F0619C">
        <w:t xml:space="preserve"> komisijos nuostatai</w:t>
      </w:r>
      <w:r w:rsidR="00F0619C" w:rsidRPr="00557FAB">
        <w:t>, patvirtint</w:t>
      </w:r>
      <w:r w:rsidR="00F0619C">
        <w:t xml:space="preserve">i </w:t>
      </w:r>
      <w:r w:rsidR="00F0619C" w:rsidRPr="00557FAB">
        <w:t>Anykščių rajono savivaldybės tarybos 202</w:t>
      </w:r>
      <w:r w:rsidR="006F1B21">
        <w:t>3</w:t>
      </w:r>
      <w:r w:rsidR="00F0619C" w:rsidRPr="00557FAB">
        <w:t xml:space="preserve"> m. </w:t>
      </w:r>
      <w:r w:rsidR="006F1B21">
        <w:t>birželio 29</w:t>
      </w:r>
      <w:r w:rsidR="00F0619C" w:rsidRPr="00557FAB">
        <w:t xml:space="preserve"> d. sprendimu Nr. 1-TS-</w:t>
      </w:r>
      <w:r w:rsidR="0081114D">
        <w:t>1</w:t>
      </w:r>
      <w:r w:rsidR="006F1B21">
        <w:t>87</w:t>
      </w:r>
      <w:r w:rsidR="00F0619C" w:rsidRPr="00557FAB">
        <w:t xml:space="preserve"> „</w:t>
      </w:r>
      <w:r w:rsidR="006F1B21">
        <w:t>Dėl Anykščių rajono savivaldybės strateginio planavimo priežiūros komisijos sudarymo ir jos nuostatų patvirtinimo</w:t>
      </w:r>
      <w:r w:rsidRPr="00557FAB">
        <w:t xml:space="preserve">“. </w:t>
      </w:r>
    </w:p>
    <w:p w14:paraId="5F72AE0D" w14:textId="77777777" w:rsidR="00255AEB" w:rsidRPr="00557FAB" w:rsidRDefault="00255AEB" w:rsidP="00255AEB">
      <w:pPr>
        <w:spacing w:line="360" w:lineRule="auto"/>
        <w:ind w:firstLine="720"/>
        <w:jc w:val="both"/>
        <w:rPr>
          <w:b/>
        </w:rPr>
      </w:pPr>
      <w:r w:rsidRPr="00557FAB">
        <w:rPr>
          <w:b/>
        </w:rPr>
        <w:t>6. Sprendimo įgyvendinimo terminai – kas, ką ir kada turėtų atlikti</w:t>
      </w:r>
    </w:p>
    <w:p w14:paraId="4D8C142B" w14:textId="77777777" w:rsidR="00255AEB" w:rsidRPr="00557FAB" w:rsidRDefault="00255AEB" w:rsidP="00255AEB">
      <w:pPr>
        <w:pStyle w:val="Sraopastraipa"/>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11EEA199" w14:textId="77777777" w:rsidR="00255AEB" w:rsidRPr="00557FAB" w:rsidRDefault="00255AEB" w:rsidP="00255AEB">
      <w:pPr>
        <w:pStyle w:val="Sraopastraipa"/>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ABA143F"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1FA76811"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745009F9" w14:textId="77777777" w:rsidR="00255AEB" w:rsidRPr="00557FAB" w:rsidRDefault="00255AEB" w:rsidP="00255AEB">
      <w:pPr>
        <w:pStyle w:val="Sraopastraipa"/>
        <w:spacing w:after="0" w:line="360" w:lineRule="auto"/>
        <w:ind w:left="1080" w:hanging="371"/>
        <w:rPr>
          <w:rFonts w:ascii="Times New Roman" w:hAnsi="Times New Roman"/>
          <w:sz w:val="24"/>
          <w:szCs w:val="24"/>
        </w:rPr>
      </w:pPr>
      <w:r w:rsidRPr="00557FAB">
        <w:rPr>
          <w:rFonts w:ascii="Times New Roman" w:hAnsi="Times New Roman"/>
          <w:sz w:val="24"/>
          <w:szCs w:val="24"/>
        </w:rPr>
        <w:lastRenderedPageBreak/>
        <w:t>Nėra.</w:t>
      </w:r>
    </w:p>
    <w:p w14:paraId="3D9B7F55" w14:textId="77777777" w:rsidR="00255AEB" w:rsidRPr="00557FAB" w:rsidRDefault="00255AEB" w:rsidP="00255AEB">
      <w:pPr>
        <w:spacing w:line="360" w:lineRule="auto"/>
        <w:ind w:firstLine="720"/>
      </w:pPr>
      <w:r w:rsidRPr="00557FAB">
        <w:rPr>
          <w:b/>
        </w:rPr>
        <w:t>9. Sprendimo projekto iniciatoriai ir rengėjai, pranešėjas</w:t>
      </w:r>
      <w:r w:rsidRPr="00557FAB">
        <w:t xml:space="preserve">             </w:t>
      </w:r>
    </w:p>
    <w:p w14:paraId="1170ACAF" w14:textId="4DB332D0" w:rsidR="00255AEB" w:rsidRPr="00557FAB" w:rsidRDefault="006F1B21" w:rsidP="006F1B21">
      <w:pPr>
        <w:spacing w:line="360" w:lineRule="auto"/>
      </w:pPr>
      <w:r>
        <w:t xml:space="preserve">         </w:t>
      </w:r>
      <w:r w:rsidR="00255AEB" w:rsidRPr="00557FAB">
        <w:t xml:space="preserve">Iniciatorius – </w:t>
      </w:r>
      <w:r w:rsidR="00F0619C">
        <w:t>Teisės, personalo ir civilinės metrikacijos skyrius.</w:t>
      </w:r>
    </w:p>
    <w:p w14:paraId="209C03BA" w14:textId="77777777" w:rsidR="006F1B21" w:rsidRPr="00FE7979" w:rsidRDefault="006F1B21" w:rsidP="006F1B21">
      <w:pPr>
        <w:spacing w:line="360" w:lineRule="auto"/>
        <w:ind w:firstLine="567"/>
        <w:jc w:val="both"/>
      </w:pPr>
      <w:r w:rsidRPr="00FE7979">
        <w:t>Rengėja – Investicijų ir projektų valdymo skyriaus vedėja Jolanta Jucevičienė.</w:t>
      </w:r>
    </w:p>
    <w:p w14:paraId="1C47B7E9" w14:textId="77777777" w:rsidR="006F1B21" w:rsidRPr="00FE7979" w:rsidRDefault="006F1B21" w:rsidP="006F1B21">
      <w:pPr>
        <w:spacing w:line="360" w:lineRule="auto"/>
        <w:ind w:firstLine="567"/>
        <w:jc w:val="both"/>
      </w:pPr>
      <w:r w:rsidRPr="00FE7979">
        <w:t>Pranešėja – Investicijų ir projektų valdymo skyriaus vedėja Jolanta Jucevičienė.</w:t>
      </w:r>
    </w:p>
    <w:p w14:paraId="334218EA" w14:textId="77777777" w:rsidR="00255AEB" w:rsidRPr="00557FAB" w:rsidRDefault="00255AEB" w:rsidP="00255AEB">
      <w:pPr>
        <w:spacing w:line="360" w:lineRule="auto"/>
        <w:ind w:firstLine="720"/>
      </w:pPr>
      <w:r w:rsidRPr="00557FAB">
        <w:t xml:space="preserve">           </w:t>
      </w:r>
    </w:p>
    <w:p w14:paraId="09C293DD" w14:textId="77777777" w:rsidR="00255AEB" w:rsidRPr="00557FAB" w:rsidRDefault="00255AEB" w:rsidP="00255AEB">
      <w:pPr>
        <w:rPr>
          <w:szCs w:val="20"/>
        </w:rPr>
      </w:pPr>
    </w:p>
    <w:p w14:paraId="72E5E448" w14:textId="77777777" w:rsidR="008C3C8A" w:rsidRPr="00557FAB" w:rsidRDefault="008C3C8A" w:rsidP="00255AEB">
      <w:pPr>
        <w:ind w:firstLine="720"/>
        <w:jc w:val="right"/>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EBA4" w14:textId="77777777" w:rsidR="00270DAD" w:rsidRDefault="00270DAD">
      <w:r>
        <w:separator/>
      </w:r>
    </w:p>
  </w:endnote>
  <w:endnote w:type="continuationSeparator" w:id="0">
    <w:p w14:paraId="6115BD95" w14:textId="77777777" w:rsidR="00270DAD" w:rsidRDefault="0027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BE11" w14:textId="77777777" w:rsidR="00270DAD" w:rsidRDefault="00270DAD">
      <w:r>
        <w:separator/>
      </w:r>
    </w:p>
  </w:footnote>
  <w:footnote w:type="continuationSeparator" w:id="0">
    <w:p w14:paraId="3661C75E" w14:textId="77777777" w:rsidR="00270DAD" w:rsidRDefault="00270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4B5996" w:rsidRDefault="002F5285" w:rsidP="002F5285">
    <w:pPr>
      <w:pStyle w:val="Antrats"/>
      <w:jc w:val="right"/>
    </w:pPr>
    <w:r w:rsidRPr="004B5996">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3F1C59"/>
    <w:multiLevelType w:val="hybridMultilevel"/>
    <w:tmpl w:val="04127A60"/>
    <w:lvl w:ilvl="0" w:tplc="FE6C2D02">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99A33C3"/>
    <w:multiLevelType w:val="hybridMultilevel"/>
    <w:tmpl w:val="044AE66C"/>
    <w:lvl w:ilvl="0" w:tplc="556C8F8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1BC3CED"/>
    <w:multiLevelType w:val="hybridMultilevel"/>
    <w:tmpl w:val="30D48DF8"/>
    <w:lvl w:ilvl="0" w:tplc="10E68F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C551483"/>
    <w:multiLevelType w:val="hybridMultilevel"/>
    <w:tmpl w:val="445286F8"/>
    <w:lvl w:ilvl="0" w:tplc="BBAA0BFC">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87851760">
    <w:abstractNumId w:val="31"/>
  </w:num>
  <w:num w:numId="2" w16cid:durableId="236550546">
    <w:abstractNumId w:val="2"/>
  </w:num>
  <w:num w:numId="3" w16cid:durableId="1586842619">
    <w:abstractNumId w:val="34"/>
  </w:num>
  <w:num w:numId="4" w16cid:durableId="722412159">
    <w:abstractNumId w:val="24"/>
  </w:num>
  <w:num w:numId="5" w16cid:durableId="1051541693">
    <w:abstractNumId w:val="18"/>
  </w:num>
  <w:num w:numId="6" w16cid:durableId="852719830">
    <w:abstractNumId w:val="28"/>
  </w:num>
  <w:num w:numId="7" w16cid:durableId="1817911295">
    <w:abstractNumId w:val="27"/>
  </w:num>
  <w:num w:numId="8" w16cid:durableId="543757344">
    <w:abstractNumId w:val="14"/>
  </w:num>
  <w:num w:numId="9" w16cid:durableId="1480919744">
    <w:abstractNumId w:val="11"/>
  </w:num>
  <w:num w:numId="10" w16cid:durableId="906769981">
    <w:abstractNumId w:val="29"/>
  </w:num>
  <w:num w:numId="11" w16cid:durableId="1735934778">
    <w:abstractNumId w:val="3"/>
  </w:num>
  <w:num w:numId="12" w16cid:durableId="164983616">
    <w:abstractNumId w:val="20"/>
  </w:num>
  <w:num w:numId="13" w16cid:durableId="941491431">
    <w:abstractNumId w:val="1"/>
  </w:num>
  <w:num w:numId="14" w16cid:durableId="259604460">
    <w:abstractNumId w:val="36"/>
  </w:num>
  <w:num w:numId="15" w16cid:durableId="1867405146">
    <w:abstractNumId w:val="8"/>
  </w:num>
  <w:num w:numId="16" w16cid:durableId="867641807">
    <w:abstractNumId w:val="0"/>
  </w:num>
  <w:num w:numId="17" w16cid:durableId="1050374071">
    <w:abstractNumId w:val="32"/>
  </w:num>
  <w:num w:numId="18" w16cid:durableId="1286428717">
    <w:abstractNumId w:val="26"/>
  </w:num>
  <w:num w:numId="19" w16cid:durableId="395472000">
    <w:abstractNumId w:val="30"/>
  </w:num>
  <w:num w:numId="20" w16cid:durableId="55278871">
    <w:abstractNumId w:val="17"/>
  </w:num>
  <w:num w:numId="21" w16cid:durableId="1370492954">
    <w:abstractNumId w:val="5"/>
  </w:num>
  <w:num w:numId="22" w16cid:durableId="1348824554">
    <w:abstractNumId w:val="7"/>
  </w:num>
  <w:num w:numId="23" w16cid:durableId="1411581774">
    <w:abstractNumId w:val="33"/>
  </w:num>
  <w:num w:numId="24" w16cid:durableId="428308384">
    <w:abstractNumId w:val="13"/>
  </w:num>
  <w:num w:numId="25" w16cid:durableId="913127823">
    <w:abstractNumId w:val="22"/>
  </w:num>
  <w:num w:numId="26" w16cid:durableId="669333130">
    <w:abstractNumId w:val="12"/>
  </w:num>
  <w:num w:numId="27" w16cid:durableId="465127909">
    <w:abstractNumId w:val="4"/>
  </w:num>
  <w:num w:numId="28" w16cid:durableId="1748530539">
    <w:abstractNumId w:val="9"/>
  </w:num>
  <w:num w:numId="29" w16cid:durableId="1828401770">
    <w:abstractNumId w:val="15"/>
  </w:num>
  <w:num w:numId="30" w16cid:durableId="1039161758">
    <w:abstractNumId w:val="35"/>
  </w:num>
  <w:num w:numId="31" w16cid:durableId="246966916">
    <w:abstractNumId w:val="16"/>
  </w:num>
  <w:num w:numId="32" w16cid:durableId="153188282">
    <w:abstractNumId w:val="21"/>
  </w:num>
  <w:num w:numId="33" w16cid:durableId="674578051">
    <w:abstractNumId w:val="6"/>
  </w:num>
  <w:num w:numId="34" w16cid:durableId="297029985">
    <w:abstractNumId w:val="10"/>
  </w:num>
  <w:num w:numId="35" w16cid:durableId="735980670">
    <w:abstractNumId w:val="19"/>
  </w:num>
  <w:num w:numId="36" w16cid:durableId="2101825704">
    <w:abstractNumId w:val="37"/>
  </w:num>
  <w:num w:numId="37" w16cid:durableId="1143428229">
    <w:abstractNumId w:val="23"/>
  </w:num>
  <w:num w:numId="38" w16cid:durableId="160218349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37E3"/>
    <w:rsid w:val="00004B3D"/>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2538"/>
    <w:rsid w:val="00053643"/>
    <w:rsid w:val="00054D7E"/>
    <w:rsid w:val="00056B6F"/>
    <w:rsid w:val="00057982"/>
    <w:rsid w:val="00057FE1"/>
    <w:rsid w:val="00060E05"/>
    <w:rsid w:val="000618C7"/>
    <w:rsid w:val="0006636F"/>
    <w:rsid w:val="0006638C"/>
    <w:rsid w:val="00066915"/>
    <w:rsid w:val="000675AF"/>
    <w:rsid w:val="0007069F"/>
    <w:rsid w:val="00070DC7"/>
    <w:rsid w:val="000711B8"/>
    <w:rsid w:val="00071DDF"/>
    <w:rsid w:val="0007428C"/>
    <w:rsid w:val="00077E33"/>
    <w:rsid w:val="00081BC9"/>
    <w:rsid w:val="0008308B"/>
    <w:rsid w:val="000853A8"/>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6AAF"/>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E21E5"/>
    <w:rsid w:val="000E4C13"/>
    <w:rsid w:val="000F1893"/>
    <w:rsid w:val="000F3C73"/>
    <w:rsid w:val="000F419E"/>
    <w:rsid w:val="000F4AAA"/>
    <w:rsid w:val="000F58DE"/>
    <w:rsid w:val="000F5E5E"/>
    <w:rsid w:val="000F774B"/>
    <w:rsid w:val="000F775D"/>
    <w:rsid w:val="001012A3"/>
    <w:rsid w:val="001054BB"/>
    <w:rsid w:val="00105511"/>
    <w:rsid w:val="00105C8D"/>
    <w:rsid w:val="001076AA"/>
    <w:rsid w:val="0011384A"/>
    <w:rsid w:val="001142A9"/>
    <w:rsid w:val="001147F1"/>
    <w:rsid w:val="001151C0"/>
    <w:rsid w:val="00117C84"/>
    <w:rsid w:val="0012037F"/>
    <w:rsid w:val="001211C5"/>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5FE9"/>
    <w:rsid w:val="001A658E"/>
    <w:rsid w:val="001A6ABC"/>
    <w:rsid w:val="001B29DF"/>
    <w:rsid w:val="001B7867"/>
    <w:rsid w:val="001C0436"/>
    <w:rsid w:val="001C2D36"/>
    <w:rsid w:val="001C2EF8"/>
    <w:rsid w:val="001C5326"/>
    <w:rsid w:val="001D0144"/>
    <w:rsid w:val="001D1F73"/>
    <w:rsid w:val="001D5EE8"/>
    <w:rsid w:val="001D62DB"/>
    <w:rsid w:val="001D69F4"/>
    <w:rsid w:val="001E238F"/>
    <w:rsid w:val="001E386A"/>
    <w:rsid w:val="001E4A68"/>
    <w:rsid w:val="001F11AF"/>
    <w:rsid w:val="001F2473"/>
    <w:rsid w:val="001F2A6F"/>
    <w:rsid w:val="001F6362"/>
    <w:rsid w:val="001F6A87"/>
    <w:rsid w:val="001F6EA6"/>
    <w:rsid w:val="00203089"/>
    <w:rsid w:val="00206ADE"/>
    <w:rsid w:val="00207559"/>
    <w:rsid w:val="00210D95"/>
    <w:rsid w:val="00211CA5"/>
    <w:rsid w:val="0021200C"/>
    <w:rsid w:val="00212366"/>
    <w:rsid w:val="00216DE0"/>
    <w:rsid w:val="00220E4E"/>
    <w:rsid w:val="00222339"/>
    <w:rsid w:val="0022237F"/>
    <w:rsid w:val="00225049"/>
    <w:rsid w:val="00225A4E"/>
    <w:rsid w:val="00225D3A"/>
    <w:rsid w:val="002272B8"/>
    <w:rsid w:val="00227AA7"/>
    <w:rsid w:val="00230AB5"/>
    <w:rsid w:val="002319B6"/>
    <w:rsid w:val="00232D42"/>
    <w:rsid w:val="002353C3"/>
    <w:rsid w:val="00235ED4"/>
    <w:rsid w:val="002363A6"/>
    <w:rsid w:val="00237506"/>
    <w:rsid w:val="002448DA"/>
    <w:rsid w:val="00244B3F"/>
    <w:rsid w:val="00250F6D"/>
    <w:rsid w:val="00251247"/>
    <w:rsid w:val="00253A44"/>
    <w:rsid w:val="00253F87"/>
    <w:rsid w:val="00254190"/>
    <w:rsid w:val="00255348"/>
    <w:rsid w:val="00255A57"/>
    <w:rsid w:val="00255AEB"/>
    <w:rsid w:val="0026003B"/>
    <w:rsid w:val="00260312"/>
    <w:rsid w:val="00260EAC"/>
    <w:rsid w:val="00270DAD"/>
    <w:rsid w:val="00271FAA"/>
    <w:rsid w:val="00275911"/>
    <w:rsid w:val="00276C07"/>
    <w:rsid w:val="00282C63"/>
    <w:rsid w:val="002857D6"/>
    <w:rsid w:val="0029286F"/>
    <w:rsid w:val="00292E95"/>
    <w:rsid w:val="00294699"/>
    <w:rsid w:val="00294E8B"/>
    <w:rsid w:val="00295417"/>
    <w:rsid w:val="002A0EFA"/>
    <w:rsid w:val="002A4C64"/>
    <w:rsid w:val="002A585A"/>
    <w:rsid w:val="002A612C"/>
    <w:rsid w:val="002B05D5"/>
    <w:rsid w:val="002B7BB5"/>
    <w:rsid w:val="002C0ACA"/>
    <w:rsid w:val="002C16C2"/>
    <w:rsid w:val="002C5955"/>
    <w:rsid w:val="002C5F7D"/>
    <w:rsid w:val="002C79EE"/>
    <w:rsid w:val="002C7FAB"/>
    <w:rsid w:val="002D14B0"/>
    <w:rsid w:val="002D25EA"/>
    <w:rsid w:val="002D710C"/>
    <w:rsid w:val="002E06D8"/>
    <w:rsid w:val="002E14FE"/>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433D"/>
    <w:rsid w:val="00314E77"/>
    <w:rsid w:val="003161EB"/>
    <w:rsid w:val="00316691"/>
    <w:rsid w:val="00317108"/>
    <w:rsid w:val="003200CA"/>
    <w:rsid w:val="00321206"/>
    <w:rsid w:val="00321B96"/>
    <w:rsid w:val="00322BA3"/>
    <w:rsid w:val="00325180"/>
    <w:rsid w:val="003257FD"/>
    <w:rsid w:val="00325EE4"/>
    <w:rsid w:val="00327D32"/>
    <w:rsid w:val="00330AFB"/>
    <w:rsid w:val="00334C8F"/>
    <w:rsid w:val="0034089C"/>
    <w:rsid w:val="00343A5C"/>
    <w:rsid w:val="00347E17"/>
    <w:rsid w:val="003512DD"/>
    <w:rsid w:val="0035152E"/>
    <w:rsid w:val="0035174D"/>
    <w:rsid w:val="00353EAE"/>
    <w:rsid w:val="00360256"/>
    <w:rsid w:val="00361663"/>
    <w:rsid w:val="00362B49"/>
    <w:rsid w:val="00363AFC"/>
    <w:rsid w:val="0036640D"/>
    <w:rsid w:val="00367096"/>
    <w:rsid w:val="00370893"/>
    <w:rsid w:val="00370EE9"/>
    <w:rsid w:val="00370F7A"/>
    <w:rsid w:val="00371B2E"/>
    <w:rsid w:val="00371E17"/>
    <w:rsid w:val="00372856"/>
    <w:rsid w:val="00373DE5"/>
    <w:rsid w:val="00374FF3"/>
    <w:rsid w:val="003765BB"/>
    <w:rsid w:val="003772C3"/>
    <w:rsid w:val="003801E5"/>
    <w:rsid w:val="00381F1F"/>
    <w:rsid w:val="00383EDE"/>
    <w:rsid w:val="00384CAA"/>
    <w:rsid w:val="0038556C"/>
    <w:rsid w:val="00385D63"/>
    <w:rsid w:val="00386EF1"/>
    <w:rsid w:val="00390E94"/>
    <w:rsid w:val="00391788"/>
    <w:rsid w:val="00391C54"/>
    <w:rsid w:val="003929AC"/>
    <w:rsid w:val="00394874"/>
    <w:rsid w:val="003A1561"/>
    <w:rsid w:val="003A20CD"/>
    <w:rsid w:val="003A43A1"/>
    <w:rsid w:val="003A6AA8"/>
    <w:rsid w:val="003B16DC"/>
    <w:rsid w:val="003B663F"/>
    <w:rsid w:val="003C0712"/>
    <w:rsid w:val="003C0746"/>
    <w:rsid w:val="003C18B6"/>
    <w:rsid w:val="003C19F6"/>
    <w:rsid w:val="003C3144"/>
    <w:rsid w:val="003D26E9"/>
    <w:rsid w:val="003D3168"/>
    <w:rsid w:val="003D7C76"/>
    <w:rsid w:val="003E02CD"/>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05DB"/>
    <w:rsid w:val="004227BE"/>
    <w:rsid w:val="00422B89"/>
    <w:rsid w:val="00423321"/>
    <w:rsid w:val="00423D61"/>
    <w:rsid w:val="00424C7F"/>
    <w:rsid w:val="00430900"/>
    <w:rsid w:val="004311FC"/>
    <w:rsid w:val="00435E11"/>
    <w:rsid w:val="00440867"/>
    <w:rsid w:val="00440981"/>
    <w:rsid w:val="00440B2F"/>
    <w:rsid w:val="00442E84"/>
    <w:rsid w:val="00444F5A"/>
    <w:rsid w:val="004470E3"/>
    <w:rsid w:val="00451C08"/>
    <w:rsid w:val="00453949"/>
    <w:rsid w:val="0045507E"/>
    <w:rsid w:val="004552A7"/>
    <w:rsid w:val="00455C41"/>
    <w:rsid w:val="00455E11"/>
    <w:rsid w:val="00457E31"/>
    <w:rsid w:val="00462DCD"/>
    <w:rsid w:val="00465A78"/>
    <w:rsid w:val="00465B65"/>
    <w:rsid w:val="004727F3"/>
    <w:rsid w:val="004731CA"/>
    <w:rsid w:val="00474329"/>
    <w:rsid w:val="004751E8"/>
    <w:rsid w:val="0048218C"/>
    <w:rsid w:val="00483D4B"/>
    <w:rsid w:val="004854C8"/>
    <w:rsid w:val="00485BF6"/>
    <w:rsid w:val="00486240"/>
    <w:rsid w:val="00486578"/>
    <w:rsid w:val="00491CAA"/>
    <w:rsid w:val="00492751"/>
    <w:rsid w:val="0049413D"/>
    <w:rsid w:val="004955F7"/>
    <w:rsid w:val="0049744C"/>
    <w:rsid w:val="0049772F"/>
    <w:rsid w:val="004A24E9"/>
    <w:rsid w:val="004A340D"/>
    <w:rsid w:val="004A352F"/>
    <w:rsid w:val="004A6225"/>
    <w:rsid w:val="004A7E66"/>
    <w:rsid w:val="004B0C39"/>
    <w:rsid w:val="004B1E10"/>
    <w:rsid w:val="004B2E3E"/>
    <w:rsid w:val="004B3264"/>
    <w:rsid w:val="004B3C64"/>
    <w:rsid w:val="004B3F5F"/>
    <w:rsid w:val="004B42B6"/>
    <w:rsid w:val="004B599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804"/>
    <w:rsid w:val="00512B88"/>
    <w:rsid w:val="00513284"/>
    <w:rsid w:val="005133E5"/>
    <w:rsid w:val="00514569"/>
    <w:rsid w:val="00516380"/>
    <w:rsid w:val="00516AC0"/>
    <w:rsid w:val="005175D7"/>
    <w:rsid w:val="00517A7F"/>
    <w:rsid w:val="005223CD"/>
    <w:rsid w:val="005234B0"/>
    <w:rsid w:val="005271FD"/>
    <w:rsid w:val="005310AD"/>
    <w:rsid w:val="005331C0"/>
    <w:rsid w:val="005339A8"/>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7FAB"/>
    <w:rsid w:val="005618FF"/>
    <w:rsid w:val="005625D0"/>
    <w:rsid w:val="00564880"/>
    <w:rsid w:val="00566062"/>
    <w:rsid w:val="00567C65"/>
    <w:rsid w:val="005705E1"/>
    <w:rsid w:val="00571496"/>
    <w:rsid w:val="00571BCA"/>
    <w:rsid w:val="005759FC"/>
    <w:rsid w:val="00575F59"/>
    <w:rsid w:val="00576486"/>
    <w:rsid w:val="00576B45"/>
    <w:rsid w:val="00577E25"/>
    <w:rsid w:val="005808C6"/>
    <w:rsid w:val="00580B61"/>
    <w:rsid w:val="00581A6C"/>
    <w:rsid w:val="00582D7B"/>
    <w:rsid w:val="005868B4"/>
    <w:rsid w:val="005879C7"/>
    <w:rsid w:val="00590050"/>
    <w:rsid w:val="00591CC7"/>
    <w:rsid w:val="005925F3"/>
    <w:rsid w:val="00592B6B"/>
    <w:rsid w:val="005944FA"/>
    <w:rsid w:val="0059673B"/>
    <w:rsid w:val="005A37E5"/>
    <w:rsid w:val="005A3ECF"/>
    <w:rsid w:val="005A453D"/>
    <w:rsid w:val="005A460D"/>
    <w:rsid w:val="005A470B"/>
    <w:rsid w:val="005A5A6D"/>
    <w:rsid w:val="005A61C8"/>
    <w:rsid w:val="005B08DA"/>
    <w:rsid w:val="005B3DC8"/>
    <w:rsid w:val="005B404A"/>
    <w:rsid w:val="005B483D"/>
    <w:rsid w:val="005C2C79"/>
    <w:rsid w:val="005C6AD5"/>
    <w:rsid w:val="005C7518"/>
    <w:rsid w:val="005D07E1"/>
    <w:rsid w:val="005D3115"/>
    <w:rsid w:val="005D360C"/>
    <w:rsid w:val="005D54B6"/>
    <w:rsid w:val="005D5967"/>
    <w:rsid w:val="005D5B1C"/>
    <w:rsid w:val="005D680C"/>
    <w:rsid w:val="005D788F"/>
    <w:rsid w:val="005E1560"/>
    <w:rsid w:val="005E4E09"/>
    <w:rsid w:val="005E5779"/>
    <w:rsid w:val="005F08A0"/>
    <w:rsid w:val="005F2613"/>
    <w:rsid w:val="005F3794"/>
    <w:rsid w:val="005F4E74"/>
    <w:rsid w:val="005F5741"/>
    <w:rsid w:val="005F6DD8"/>
    <w:rsid w:val="005F7D0A"/>
    <w:rsid w:val="006003D6"/>
    <w:rsid w:val="00600CD8"/>
    <w:rsid w:val="00601AE5"/>
    <w:rsid w:val="006027F9"/>
    <w:rsid w:val="00602BDA"/>
    <w:rsid w:val="006045AC"/>
    <w:rsid w:val="0060773D"/>
    <w:rsid w:val="00607C37"/>
    <w:rsid w:val="006103AA"/>
    <w:rsid w:val="00612E58"/>
    <w:rsid w:val="00613DF4"/>
    <w:rsid w:val="00620B1D"/>
    <w:rsid w:val="00621396"/>
    <w:rsid w:val="00621549"/>
    <w:rsid w:val="00625F33"/>
    <w:rsid w:val="006270FF"/>
    <w:rsid w:val="00627490"/>
    <w:rsid w:val="0063070F"/>
    <w:rsid w:val="00630E2C"/>
    <w:rsid w:val="00634608"/>
    <w:rsid w:val="006404D8"/>
    <w:rsid w:val="006409BE"/>
    <w:rsid w:val="00641A5F"/>
    <w:rsid w:val="00643D36"/>
    <w:rsid w:val="00645A08"/>
    <w:rsid w:val="00646E0A"/>
    <w:rsid w:val="00651C60"/>
    <w:rsid w:val="006521EA"/>
    <w:rsid w:val="00654596"/>
    <w:rsid w:val="006578A6"/>
    <w:rsid w:val="006578C0"/>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C5531"/>
    <w:rsid w:val="006D0022"/>
    <w:rsid w:val="006D02AD"/>
    <w:rsid w:val="006D08F2"/>
    <w:rsid w:val="006D69D3"/>
    <w:rsid w:val="006D74E7"/>
    <w:rsid w:val="006E0A21"/>
    <w:rsid w:val="006E29B1"/>
    <w:rsid w:val="006E4079"/>
    <w:rsid w:val="006E40AA"/>
    <w:rsid w:val="006E455E"/>
    <w:rsid w:val="006F1B21"/>
    <w:rsid w:val="006F3BB4"/>
    <w:rsid w:val="006F5308"/>
    <w:rsid w:val="006F6EDB"/>
    <w:rsid w:val="00701038"/>
    <w:rsid w:val="007028B3"/>
    <w:rsid w:val="0070680B"/>
    <w:rsid w:val="007073F1"/>
    <w:rsid w:val="00712A97"/>
    <w:rsid w:val="00714B8C"/>
    <w:rsid w:val="0071709D"/>
    <w:rsid w:val="00717675"/>
    <w:rsid w:val="00721020"/>
    <w:rsid w:val="007216C2"/>
    <w:rsid w:val="00724B73"/>
    <w:rsid w:val="00725124"/>
    <w:rsid w:val="00726956"/>
    <w:rsid w:val="00727CBE"/>
    <w:rsid w:val="007302AF"/>
    <w:rsid w:val="007303BD"/>
    <w:rsid w:val="00731345"/>
    <w:rsid w:val="0073197B"/>
    <w:rsid w:val="00734A47"/>
    <w:rsid w:val="00734D92"/>
    <w:rsid w:val="007365B4"/>
    <w:rsid w:val="00736C00"/>
    <w:rsid w:val="00740185"/>
    <w:rsid w:val="00740BC5"/>
    <w:rsid w:val="00740DAF"/>
    <w:rsid w:val="00742A3D"/>
    <w:rsid w:val="007444CB"/>
    <w:rsid w:val="00744AD8"/>
    <w:rsid w:val="00747122"/>
    <w:rsid w:val="00747B8C"/>
    <w:rsid w:val="00751683"/>
    <w:rsid w:val="0075186F"/>
    <w:rsid w:val="0075206B"/>
    <w:rsid w:val="00753C86"/>
    <w:rsid w:val="00754366"/>
    <w:rsid w:val="00754D34"/>
    <w:rsid w:val="007630EF"/>
    <w:rsid w:val="00770125"/>
    <w:rsid w:val="007701E8"/>
    <w:rsid w:val="007702C0"/>
    <w:rsid w:val="00775A62"/>
    <w:rsid w:val="00776D70"/>
    <w:rsid w:val="00777C19"/>
    <w:rsid w:val="0078134D"/>
    <w:rsid w:val="007837CC"/>
    <w:rsid w:val="00785450"/>
    <w:rsid w:val="00786630"/>
    <w:rsid w:val="00787469"/>
    <w:rsid w:val="00787541"/>
    <w:rsid w:val="00787970"/>
    <w:rsid w:val="007925AB"/>
    <w:rsid w:val="007934BB"/>
    <w:rsid w:val="00795A5A"/>
    <w:rsid w:val="00796C3C"/>
    <w:rsid w:val="007A04FB"/>
    <w:rsid w:val="007A0E6A"/>
    <w:rsid w:val="007A0F89"/>
    <w:rsid w:val="007B0914"/>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1114D"/>
    <w:rsid w:val="00821217"/>
    <w:rsid w:val="00821BED"/>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47"/>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6F82"/>
    <w:rsid w:val="008B774B"/>
    <w:rsid w:val="008C3C8A"/>
    <w:rsid w:val="008D053E"/>
    <w:rsid w:val="008D2E92"/>
    <w:rsid w:val="008D4F42"/>
    <w:rsid w:val="008D4FBF"/>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990"/>
    <w:rsid w:val="00924728"/>
    <w:rsid w:val="00925367"/>
    <w:rsid w:val="0093149D"/>
    <w:rsid w:val="00932D42"/>
    <w:rsid w:val="009351DC"/>
    <w:rsid w:val="00940CFC"/>
    <w:rsid w:val="009456E8"/>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4EC9"/>
    <w:rsid w:val="009B56A2"/>
    <w:rsid w:val="009B5EFC"/>
    <w:rsid w:val="009B6645"/>
    <w:rsid w:val="009B6F81"/>
    <w:rsid w:val="009C104E"/>
    <w:rsid w:val="009C1CBC"/>
    <w:rsid w:val="009C2B46"/>
    <w:rsid w:val="009C31AC"/>
    <w:rsid w:val="009C4428"/>
    <w:rsid w:val="009C4759"/>
    <w:rsid w:val="009C5339"/>
    <w:rsid w:val="009C6601"/>
    <w:rsid w:val="009C6C8F"/>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2C75"/>
    <w:rsid w:val="00A166CD"/>
    <w:rsid w:val="00A168E6"/>
    <w:rsid w:val="00A17190"/>
    <w:rsid w:val="00A237B8"/>
    <w:rsid w:val="00A25255"/>
    <w:rsid w:val="00A25695"/>
    <w:rsid w:val="00A3163D"/>
    <w:rsid w:val="00A31DB6"/>
    <w:rsid w:val="00A326C4"/>
    <w:rsid w:val="00A3349F"/>
    <w:rsid w:val="00A404D7"/>
    <w:rsid w:val="00A41C30"/>
    <w:rsid w:val="00A43922"/>
    <w:rsid w:val="00A4551A"/>
    <w:rsid w:val="00A456D2"/>
    <w:rsid w:val="00A463C5"/>
    <w:rsid w:val="00A46845"/>
    <w:rsid w:val="00A566CF"/>
    <w:rsid w:val="00A5684A"/>
    <w:rsid w:val="00A60540"/>
    <w:rsid w:val="00A60A4A"/>
    <w:rsid w:val="00A635D5"/>
    <w:rsid w:val="00A65660"/>
    <w:rsid w:val="00A660E9"/>
    <w:rsid w:val="00A67B06"/>
    <w:rsid w:val="00A70C9E"/>
    <w:rsid w:val="00A728D5"/>
    <w:rsid w:val="00A736DC"/>
    <w:rsid w:val="00A740D3"/>
    <w:rsid w:val="00A82222"/>
    <w:rsid w:val="00A823F4"/>
    <w:rsid w:val="00A858CF"/>
    <w:rsid w:val="00A85CED"/>
    <w:rsid w:val="00A86A04"/>
    <w:rsid w:val="00A86D56"/>
    <w:rsid w:val="00A90258"/>
    <w:rsid w:val="00A919FA"/>
    <w:rsid w:val="00A94BDB"/>
    <w:rsid w:val="00AA1A00"/>
    <w:rsid w:val="00AA397B"/>
    <w:rsid w:val="00AA3B93"/>
    <w:rsid w:val="00AA449A"/>
    <w:rsid w:val="00AA5268"/>
    <w:rsid w:val="00AA630D"/>
    <w:rsid w:val="00AA7009"/>
    <w:rsid w:val="00AB2BE1"/>
    <w:rsid w:val="00AB7C17"/>
    <w:rsid w:val="00AC3709"/>
    <w:rsid w:val="00AC3CFA"/>
    <w:rsid w:val="00AC4222"/>
    <w:rsid w:val="00AC5448"/>
    <w:rsid w:val="00AC781C"/>
    <w:rsid w:val="00AD0EC2"/>
    <w:rsid w:val="00AD1EF5"/>
    <w:rsid w:val="00AD271F"/>
    <w:rsid w:val="00AD2C7F"/>
    <w:rsid w:val="00AD3CF1"/>
    <w:rsid w:val="00AD3DAD"/>
    <w:rsid w:val="00AD5580"/>
    <w:rsid w:val="00AD6C74"/>
    <w:rsid w:val="00AD6D77"/>
    <w:rsid w:val="00AE179D"/>
    <w:rsid w:val="00AF10E1"/>
    <w:rsid w:val="00AF1478"/>
    <w:rsid w:val="00AF27DA"/>
    <w:rsid w:val="00AF32D2"/>
    <w:rsid w:val="00AF5ECC"/>
    <w:rsid w:val="00AF6C9A"/>
    <w:rsid w:val="00AF70A8"/>
    <w:rsid w:val="00B003B8"/>
    <w:rsid w:val="00B0105E"/>
    <w:rsid w:val="00B02BB6"/>
    <w:rsid w:val="00B0320C"/>
    <w:rsid w:val="00B035FD"/>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3FD5"/>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4A53"/>
    <w:rsid w:val="00B95CBB"/>
    <w:rsid w:val="00B95E96"/>
    <w:rsid w:val="00B9686D"/>
    <w:rsid w:val="00B96CEA"/>
    <w:rsid w:val="00B97075"/>
    <w:rsid w:val="00B97247"/>
    <w:rsid w:val="00BA25F2"/>
    <w:rsid w:val="00BA454F"/>
    <w:rsid w:val="00BA48AC"/>
    <w:rsid w:val="00BA63C7"/>
    <w:rsid w:val="00BA6EEA"/>
    <w:rsid w:val="00BB2323"/>
    <w:rsid w:val="00BC02D6"/>
    <w:rsid w:val="00BC12AC"/>
    <w:rsid w:val="00BC1F68"/>
    <w:rsid w:val="00BC219C"/>
    <w:rsid w:val="00BC4C6A"/>
    <w:rsid w:val="00BC73EE"/>
    <w:rsid w:val="00BC7CEE"/>
    <w:rsid w:val="00BD2918"/>
    <w:rsid w:val="00BD29D8"/>
    <w:rsid w:val="00BD3462"/>
    <w:rsid w:val="00BD3F17"/>
    <w:rsid w:val="00BD7B93"/>
    <w:rsid w:val="00BE04BA"/>
    <w:rsid w:val="00BE1A64"/>
    <w:rsid w:val="00BF30FB"/>
    <w:rsid w:val="00BF5B7F"/>
    <w:rsid w:val="00BF721E"/>
    <w:rsid w:val="00C01F3C"/>
    <w:rsid w:val="00C03520"/>
    <w:rsid w:val="00C0614F"/>
    <w:rsid w:val="00C075D8"/>
    <w:rsid w:val="00C102CD"/>
    <w:rsid w:val="00C1146A"/>
    <w:rsid w:val="00C126AD"/>
    <w:rsid w:val="00C146F2"/>
    <w:rsid w:val="00C14D71"/>
    <w:rsid w:val="00C151A7"/>
    <w:rsid w:val="00C17616"/>
    <w:rsid w:val="00C20A78"/>
    <w:rsid w:val="00C21C83"/>
    <w:rsid w:val="00C2245C"/>
    <w:rsid w:val="00C23900"/>
    <w:rsid w:val="00C261A5"/>
    <w:rsid w:val="00C3034D"/>
    <w:rsid w:val="00C31B8D"/>
    <w:rsid w:val="00C33634"/>
    <w:rsid w:val="00C34C61"/>
    <w:rsid w:val="00C36896"/>
    <w:rsid w:val="00C40406"/>
    <w:rsid w:val="00C42922"/>
    <w:rsid w:val="00C43289"/>
    <w:rsid w:val="00C45173"/>
    <w:rsid w:val="00C46DD1"/>
    <w:rsid w:val="00C47564"/>
    <w:rsid w:val="00C53043"/>
    <w:rsid w:val="00C54895"/>
    <w:rsid w:val="00C54972"/>
    <w:rsid w:val="00C56537"/>
    <w:rsid w:val="00C605EB"/>
    <w:rsid w:val="00C60718"/>
    <w:rsid w:val="00C63298"/>
    <w:rsid w:val="00C657B9"/>
    <w:rsid w:val="00C709B9"/>
    <w:rsid w:val="00C70D35"/>
    <w:rsid w:val="00C7396A"/>
    <w:rsid w:val="00C76F32"/>
    <w:rsid w:val="00C776F4"/>
    <w:rsid w:val="00C77C1D"/>
    <w:rsid w:val="00C805E4"/>
    <w:rsid w:val="00C80F8C"/>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B4D3F"/>
    <w:rsid w:val="00CC57D3"/>
    <w:rsid w:val="00CC7336"/>
    <w:rsid w:val="00CC7F54"/>
    <w:rsid w:val="00CD15B7"/>
    <w:rsid w:val="00CD1C25"/>
    <w:rsid w:val="00CD29D5"/>
    <w:rsid w:val="00CD407A"/>
    <w:rsid w:val="00CE0077"/>
    <w:rsid w:val="00CE049C"/>
    <w:rsid w:val="00CE16C0"/>
    <w:rsid w:val="00CE177C"/>
    <w:rsid w:val="00CE1B7B"/>
    <w:rsid w:val="00CE1DDE"/>
    <w:rsid w:val="00CE46C1"/>
    <w:rsid w:val="00CE7FB2"/>
    <w:rsid w:val="00CF175F"/>
    <w:rsid w:val="00CF17E5"/>
    <w:rsid w:val="00CF3A5A"/>
    <w:rsid w:val="00CF4CEF"/>
    <w:rsid w:val="00CF5B90"/>
    <w:rsid w:val="00CF6BC9"/>
    <w:rsid w:val="00CF70D9"/>
    <w:rsid w:val="00D00042"/>
    <w:rsid w:val="00D00BF0"/>
    <w:rsid w:val="00D02B1E"/>
    <w:rsid w:val="00D06F31"/>
    <w:rsid w:val="00D11AF5"/>
    <w:rsid w:val="00D14082"/>
    <w:rsid w:val="00D15913"/>
    <w:rsid w:val="00D16208"/>
    <w:rsid w:val="00D22394"/>
    <w:rsid w:val="00D22F9F"/>
    <w:rsid w:val="00D245CB"/>
    <w:rsid w:val="00D26C83"/>
    <w:rsid w:val="00D30BB0"/>
    <w:rsid w:val="00D30C9E"/>
    <w:rsid w:val="00D30CDB"/>
    <w:rsid w:val="00D30F00"/>
    <w:rsid w:val="00D3149C"/>
    <w:rsid w:val="00D36D37"/>
    <w:rsid w:val="00D4047C"/>
    <w:rsid w:val="00D4085E"/>
    <w:rsid w:val="00D40A7E"/>
    <w:rsid w:val="00D40DD1"/>
    <w:rsid w:val="00D42405"/>
    <w:rsid w:val="00D42FB1"/>
    <w:rsid w:val="00D4305C"/>
    <w:rsid w:val="00D45F22"/>
    <w:rsid w:val="00D467E4"/>
    <w:rsid w:val="00D4742C"/>
    <w:rsid w:val="00D5177E"/>
    <w:rsid w:val="00D518AC"/>
    <w:rsid w:val="00D56BE1"/>
    <w:rsid w:val="00D56DA7"/>
    <w:rsid w:val="00D57A20"/>
    <w:rsid w:val="00D637DD"/>
    <w:rsid w:val="00D639E9"/>
    <w:rsid w:val="00D6668D"/>
    <w:rsid w:val="00D66C82"/>
    <w:rsid w:val="00D71D20"/>
    <w:rsid w:val="00D731FD"/>
    <w:rsid w:val="00D759F9"/>
    <w:rsid w:val="00D75C14"/>
    <w:rsid w:val="00D830BB"/>
    <w:rsid w:val="00D83374"/>
    <w:rsid w:val="00D85C98"/>
    <w:rsid w:val="00D862B1"/>
    <w:rsid w:val="00D878D7"/>
    <w:rsid w:val="00D920BA"/>
    <w:rsid w:val="00D92475"/>
    <w:rsid w:val="00D94101"/>
    <w:rsid w:val="00D97E98"/>
    <w:rsid w:val="00DA032E"/>
    <w:rsid w:val="00DA204E"/>
    <w:rsid w:val="00DA2BA5"/>
    <w:rsid w:val="00DA3285"/>
    <w:rsid w:val="00DA52DE"/>
    <w:rsid w:val="00DB1273"/>
    <w:rsid w:val="00DB12CB"/>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DF388C"/>
    <w:rsid w:val="00DF620A"/>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0DD6"/>
    <w:rsid w:val="00E527F2"/>
    <w:rsid w:val="00E544B2"/>
    <w:rsid w:val="00E55C60"/>
    <w:rsid w:val="00E57CCD"/>
    <w:rsid w:val="00E60CD1"/>
    <w:rsid w:val="00E61D66"/>
    <w:rsid w:val="00E7081B"/>
    <w:rsid w:val="00E70EEC"/>
    <w:rsid w:val="00E7191F"/>
    <w:rsid w:val="00E80A0F"/>
    <w:rsid w:val="00E82A66"/>
    <w:rsid w:val="00E84036"/>
    <w:rsid w:val="00E84425"/>
    <w:rsid w:val="00E84888"/>
    <w:rsid w:val="00E873EC"/>
    <w:rsid w:val="00E90DB0"/>
    <w:rsid w:val="00E91DA4"/>
    <w:rsid w:val="00E93722"/>
    <w:rsid w:val="00E96178"/>
    <w:rsid w:val="00E96C71"/>
    <w:rsid w:val="00E96FD6"/>
    <w:rsid w:val="00EA0091"/>
    <w:rsid w:val="00EA217C"/>
    <w:rsid w:val="00EA2313"/>
    <w:rsid w:val="00EA2959"/>
    <w:rsid w:val="00EA2DCD"/>
    <w:rsid w:val="00EA3BFA"/>
    <w:rsid w:val="00EA4997"/>
    <w:rsid w:val="00EA4A1C"/>
    <w:rsid w:val="00EA5C68"/>
    <w:rsid w:val="00EA65B4"/>
    <w:rsid w:val="00EB0E90"/>
    <w:rsid w:val="00EB36CA"/>
    <w:rsid w:val="00EB6CA3"/>
    <w:rsid w:val="00EC13C2"/>
    <w:rsid w:val="00EC3AE6"/>
    <w:rsid w:val="00EC53A4"/>
    <w:rsid w:val="00EC72C5"/>
    <w:rsid w:val="00EC76AA"/>
    <w:rsid w:val="00ED0A59"/>
    <w:rsid w:val="00ED2AB2"/>
    <w:rsid w:val="00ED4BDC"/>
    <w:rsid w:val="00ED6961"/>
    <w:rsid w:val="00ED69C2"/>
    <w:rsid w:val="00ED796F"/>
    <w:rsid w:val="00EE0E92"/>
    <w:rsid w:val="00EE3E2E"/>
    <w:rsid w:val="00EE644E"/>
    <w:rsid w:val="00EE73CE"/>
    <w:rsid w:val="00EE7E06"/>
    <w:rsid w:val="00EF334B"/>
    <w:rsid w:val="00EF4B2D"/>
    <w:rsid w:val="00EF5D6B"/>
    <w:rsid w:val="00EF7BC5"/>
    <w:rsid w:val="00F03980"/>
    <w:rsid w:val="00F04D4A"/>
    <w:rsid w:val="00F0619C"/>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27C18"/>
    <w:rsid w:val="00F326D5"/>
    <w:rsid w:val="00F32AA3"/>
    <w:rsid w:val="00F35526"/>
    <w:rsid w:val="00F377D9"/>
    <w:rsid w:val="00F41476"/>
    <w:rsid w:val="00F46A69"/>
    <w:rsid w:val="00F46ED1"/>
    <w:rsid w:val="00F60610"/>
    <w:rsid w:val="00F60E8D"/>
    <w:rsid w:val="00F64310"/>
    <w:rsid w:val="00F67B37"/>
    <w:rsid w:val="00F70362"/>
    <w:rsid w:val="00F70639"/>
    <w:rsid w:val="00F71B66"/>
    <w:rsid w:val="00F743D8"/>
    <w:rsid w:val="00F77806"/>
    <w:rsid w:val="00F8111E"/>
    <w:rsid w:val="00F83D8F"/>
    <w:rsid w:val="00F903A0"/>
    <w:rsid w:val="00F919B1"/>
    <w:rsid w:val="00F92A86"/>
    <w:rsid w:val="00F92C3B"/>
    <w:rsid w:val="00F9462D"/>
    <w:rsid w:val="00F94A55"/>
    <w:rsid w:val="00F961EF"/>
    <w:rsid w:val="00F973ED"/>
    <w:rsid w:val="00F979C5"/>
    <w:rsid w:val="00FA3340"/>
    <w:rsid w:val="00FA3D82"/>
    <w:rsid w:val="00FA5540"/>
    <w:rsid w:val="00FB0D04"/>
    <w:rsid w:val="00FB1110"/>
    <w:rsid w:val="00FB63C3"/>
    <w:rsid w:val="00FB6E9A"/>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customStyle="1" w:styleId="Neapdorotaspaminjimas1">
    <w:name w:val="Neapdorotas paminėjimas1"/>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424294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263148412">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504918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4669024">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1162C-92F9-4ABF-8D71-59649279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26</TotalTime>
  <Pages>4</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4</cp:revision>
  <cp:lastPrinted>2020-08-13T07:10:00Z</cp:lastPrinted>
  <dcterms:created xsi:type="dcterms:W3CDTF">2025-02-11T06:16:00Z</dcterms:created>
  <dcterms:modified xsi:type="dcterms:W3CDTF">2025-02-18T12:09:00Z</dcterms:modified>
  <cp:category>SPRENDIMAS</cp:category>
</cp:coreProperties>
</file>